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4914D" w14:textId="77777777" w:rsidR="00AE1D99" w:rsidRDefault="00AE1D99" w:rsidP="00AE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BAYLDON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DD6DFE2" w14:textId="77777777" w:rsidR="00AE1D99" w:rsidRDefault="00AE1D99" w:rsidP="00AE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Baildon, West Riding of Yorkshire.</w:t>
      </w:r>
    </w:p>
    <w:p w14:paraId="1757C1B0" w14:textId="77777777" w:rsidR="00AE1D99" w:rsidRDefault="00AE1D99" w:rsidP="00AE1D99">
      <w:pPr>
        <w:pStyle w:val="NoSpacing"/>
        <w:rPr>
          <w:rFonts w:cs="Times New Roman"/>
          <w:szCs w:val="24"/>
        </w:rPr>
      </w:pPr>
    </w:p>
    <w:p w14:paraId="1CAE3596" w14:textId="77777777" w:rsidR="00AE1D99" w:rsidRDefault="00AE1D99" w:rsidP="00AE1D99">
      <w:pPr>
        <w:pStyle w:val="NoSpacing"/>
        <w:rPr>
          <w:rFonts w:cs="Times New Roman"/>
          <w:szCs w:val="24"/>
        </w:rPr>
      </w:pPr>
    </w:p>
    <w:p w14:paraId="624A7B41" w14:textId="77777777" w:rsidR="00AE1D99" w:rsidRDefault="00AE1D99" w:rsidP="00AE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Stanes</w:t>
      </w:r>
      <w:proofErr w:type="spellEnd"/>
      <w:r>
        <w:rPr>
          <w:rFonts w:cs="Times New Roman"/>
          <w:szCs w:val="24"/>
        </w:rPr>
        <w:t xml:space="preserve"> of York, dyer(q.v.), brought a plaint of debt against him and</w:t>
      </w:r>
    </w:p>
    <w:p w14:paraId="5E675C8E" w14:textId="77777777" w:rsidR="00AE1D99" w:rsidRDefault="00AE1D99" w:rsidP="00AE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3E569BA9" w14:textId="77777777" w:rsidR="00AE1D99" w:rsidRDefault="00AE1D99" w:rsidP="00AE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1B9E87B3" w14:textId="77777777" w:rsidR="00AE1D99" w:rsidRDefault="00AE1D99" w:rsidP="00AE1D99">
      <w:pPr>
        <w:pStyle w:val="NoSpacing"/>
        <w:rPr>
          <w:rFonts w:cs="Times New Roman"/>
          <w:szCs w:val="24"/>
        </w:rPr>
      </w:pPr>
    </w:p>
    <w:p w14:paraId="2BC8A7AF" w14:textId="77777777" w:rsidR="00AE1D99" w:rsidRDefault="00AE1D99" w:rsidP="00AE1D99">
      <w:pPr>
        <w:pStyle w:val="NoSpacing"/>
        <w:rPr>
          <w:rFonts w:cs="Times New Roman"/>
          <w:szCs w:val="24"/>
        </w:rPr>
      </w:pPr>
    </w:p>
    <w:p w14:paraId="4BD5AD41" w14:textId="77777777" w:rsidR="00AE1D99" w:rsidRDefault="00AE1D99" w:rsidP="00AE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2023</w:t>
      </w:r>
    </w:p>
    <w:p w14:paraId="1AD94E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704E9" w14:textId="77777777" w:rsidR="00AE1D99" w:rsidRDefault="00AE1D99" w:rsidP="009139A6">
      <w:r>
        <w:separator/>
      </w:r>
    </w:p>
  </w:endnote>
  <w:endnote w:type="continuationSeparator" w:id="0">
    <w:p w14:paraId="2D8D0215" w14:textId="77777777" w:rsidR="00AE1D99" w:rsidRDefault="00AE1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83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C4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E0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7E0D" w14:textId="77777777" w:rsidR="00AE1D99" w:rsidRDefault="00AE1D99" w:rsidP="009139A6">
      <w:r>
        <w:separator/>
      </w:r>
    </w:p>
  </w:footnote>
  <w:footnote w:type="continuationSeparator" w:id="0">
    <w:p w14:paraId="656750D5" w14:textId="77777777" w:rsidR="00AE1D99" w:rsidRDefault="00AE1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10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84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AF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D99"/>
    <w:rsid w:val="000666E0"/>
    <w:rsid w:val="002510B7"/>
    <w:rsid w:val="005C130B"/>
    <w:rsid w:val="00826F5C"/>
    <w:rsid w:val="009139A6"/>
    <w:rsid w:val="009448BB"/>
    <w:rsid w:val="00947624"/>
    <w:rsid w:val="00A3176C"/>
    <w:rsid w:val="00AE1D9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5F11C"/>
  <w15:chartTrackingRefBased/>
  <w15:docId w15:val="{FA11DF9E-3944-4EDC-8D31-228D5DD3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1D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2023-04-09T07:07:00Z</dcterms:created>
  <dcterms:modified xsi:type="dcterms:W3CDTF">2023-04-09T07:08:00Z</dcterms:modified>
</cp:coreProperties>
</file>